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BA11A9" w14:textId="77777777"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73431B" w14:paraId="6BBA11AC" w14:textId="77777777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BA11AA" w14:textId="77777777"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3431B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BA11AB" w14:textId="34C82AD2" w:rsidR="00C44B8B" w:rsidRPr="0059032A" w:rsidRDefault="00C44D5B" w:rsidP="004D276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C44D5B">
              <w:rPr>
                <w:b/>
                <w:sz w:val="26"/>
                <w:szCs w:val="26"/>
                <w:lang w:val="en-US"/>
              </w:rPr>
              <w:t>203C_</w:t>
            </w:r>
            <w:r w:rsidR="0059032A">
              <w:rPr>
                <w:b/>
                <w:sz w:val="26"/>
                <w:szCs w:val="26"/>
              </w:rPr>
              <w:t>197</w:t>
            </w:r>
          </w:p>
        </w:tc>
      </w:tr>
      <w:tr w:rsidR="00C44B8B" w14:paraId="6BBA11AF" w14:textId="77777777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BA11AD" w14:textId="1EBC2097"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3431B">
              <w:rPr>
                <w:b/>
                <w:sz w:val="26"/>
                <w:szCs w:val="26"/>
              </w:rPr>
              <w:t xml:space="preserve">Номер материала </w:t>
            </w:r>
            <w:r w:rsidRPr="0073431B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BA11AE" w14:textId="21342969" w:rsidR="00C44B8B" w:rsidRPr="00C44D5B" w:rsidRDefault="00035EB7" w:rsidP="00F6194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>2328</w:t>
            </w:r>
            <w:r w:rsidR="00F6194B">
              <w:rPr>
                <w:b/>
                <w:sz w:val="26"/>
                <w:szCs w:val="26"/>
              </w:rPr>
              <w:t>327</w:t>
            </w:r>
          </w:p>
        </w:tc>
      </w:tr>
    </w:tbl>
    <w:p w14:paraId="6BBA11B0" w14:textId="77777777" w:rsidR="00C44B8B" w:rsidRPr="00CB6078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14:paraId="6BBA11B1" w14:textId="77777777"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 </w:t>
      </w:r>
    </w:p>
    <w:p w14:paraId="6BBA11B2" w14:textId="77777777"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14:paraId="6BBA11B3" w14:textId="77777777"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ab/>
        <w:t xml:space="preserve">_______________________ /_____________ </w:t>
      </w:r>
    </w:p>
    <w:p w14:paraId="6BBA11B4" w14:textId="77777777" w:rsidR="00C44B8B" w:rsidRPr="00CB6078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“_______” ___________________ 20_____ г.</w:t>
      </w:r>
    </w:p>
    <w:p w14:paraId="6BBA11B5" w14:textId="77777777" w:rsidR="00C44B8B" w:rsidRPr="00CB6078" w:rsidRDefault="00C44B8B" w:rsidP="00C44B8B"/>
    <w:p w14:paraId="6BBA11B6" w14:textId="77777777" w:rsidR="00C44B8B" w:rsidRPr="00CB6078" w:rsidRDefault="00C44B8B" w:rsidP="00C44B8B"/>
    <w:p w14:paraId="6BBA11B7" w14:textId="77777777" w:rsidR="00C44B8B" w:rsidRPr="00CB6078" w:rsidRDefault="00C44B8B" w:rsidP="00C44B8B"/>
    <w:p w14:paraId="6BBA11B8" w14:textId="77777777" w:rsidR="00C44B8B" w:rsidRPr="00CB6078" w:rsidRDefault="00C44B8B" w:rsidP="00C44B8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14:paraId="6BBA11B9" w14:textId="1C7FA7CB" w:rsidR="00612811" w:rsidRPr="0073431B" w:rsidRDefault="004F6968" w:rsidP="00773399">
      <w:pPr>
        <w:ind w:firstLine="0"/>
        <w:jc w:val="center"/>
        <w:rPr>
          <w:sz w:val="24"/>
          <w:szCs w:val="24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3C5425">
        <w:rPr>
          <w:b/>
          <w:bCs/>
          <w:sz w:val="26"/>
          <w:szCs w:val="26"/>
        </w:rPr>
        <w:t>траверс</w:t>
      </w:r>
      <w:r w:rsidR="00843900" w:rsidRPr="00CB6078">
        <w:rPr>
          <w:b/>
          <w:sz w:val="26"/>
          <w:szCs w:val="26"/>
        </w:rPr>
        <w:t xml:space="preserve"> </w:t>
      </w:r>
      <w:r w:rsidR="009E1EF6">
        <w:rPr>
          <w:b/>
          <w:sz w:val="26"/>
          <w:szCs w:val="26"/>
        </w:rPr>
        <w:t>(</w:t>
      </w:r>
      <w:r w:rsidR="0059032A">
        <w:rPr>
          <w:b/>
          <w:sz w:val="26"/>
          <w:szCs w:val="26"/>
        </w:rPr>
        <w:t>Хомут Х</w:t>
      </w:r>
      <w:r w:rsidR="00035EB7" w:rsidRPr="00035EB7">
        <w:rPr>
          <w:b/>
          <w:sz w:val="26"/>
          <w:szCs w:val="26"/>
        </w:rPr>
        <w:t>2</w:t>
      </w:r>
      <w:r w:rsidR="00F6194B">
        <w:rPr>
          <w:b/>
          <w:sz w:val="26"/>
          <w:szCs w:val="26"/>
        </w:rPr>
        <w:t>52 3.407.1-164.40.02</w:t>
      </w:r>
      <w:r w:rsidR="009E1EF6">
        <w:rPr>
          <w:b/>
          <w:sz w:val="26"/>
          <w:szCs w:val="26"/>
        </w:rPr>
        <w:t>)</w:t>
      </w:r>
      <w:r w:rsidR="006222D5">
        <w:rPr>
          <w:b/>
          <w:sz w:val="26"/>
          <w:szCs w:val="26"/>
        </w:rPr>
        <w:t>.</w:t>
      </w:r>
      <w:r w:rsidR="009C0389" w:rsidRPr="00CB6078">
        <w:rPr>
          <w:b/>
          <w:sz w:val="26"/>
          <w:szCs w:val="26"/>
        </w:rPr>
        <w:t xml:space="preserve"> Лот № </w:t>
      </w:r>
      <w:r w:rsidR="00F115B9" w:rsidRPr="006222D5">
        <w:rPr>
          <w:b/>
          <w:sz w:val="26"/>
          <w:szCs w:val="26"/>
          <w:u w:val="single"/>
        </w:rPr>
        <w:t>203</w:t>
      </w:r>
      <w:r w:rsidR="00F115B9" w:rsidRPr="006222D5">
        <w:rPr>
          <w:b/>
          <w:sz w:val="26"/>
          <w:szCs w:val="26"/>
          <w:u w:val="single"/>
          <w:lang w:val="en-US"/>
        </w:rPr>
        <w:t>C</w:t>
      </w:r>
    </w:p>
    <w:p w14:paraId="6BBA11BA" w14:textId="77777777"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6BBA11BB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14:paraId="6BBA11BC" w14:textId="4527C997" w:rsidR="004F4E9E" w:rsidRPr="00F85747" w:rsidRDefault="00641E44" w:rsidP="00A65683">
      <w:pPr>
        <w:tabs>
          <w:tab w:val="left" w:pos="1134"/>
        </w:tabs>
        <w:ind w:firstLine="709"/>
        <w:rPr>
          <w:sz w:val="24"/>
          <w:szCs w:val="24"/>
          <w:shd w:val="clear" w:color="auto" w:fill="FFFF00"/>
        </w:rPr>
      </w:pPr>
      <w:r w:rsidRPr="00F85747">
        <w:rPr>
          <w:sz w:val="24"/>
          <w:szCs w:val="24"/>
        </w:rPr>
        <w:t xml:space="preserve">Технические требования, характеристики </w:t>
      </w:r>
      <w:r w:rsidR="00D601A5" w:rsidRPr="00F85747">
        <w:rPr>
          <w:sz w:val="24"/>
          <w:szCs w:val="24"/>
        </w:rPr>
        <w:t>траверс</w:t>
      </w:r>
      <w:r w:rsidR="004F4E9E" w:rsidRPr="00F85747">
        <w:rPr>
          <w:sz w:val="24"/>
          <w:szCs w:val="24"/>
        </w:rPr>
        <w:t xml:space="preserve"> должны соответствовать </w:t>
      </w:r>
      <w:r w:rsidR="001759FB" w:rsidRPr="00F85747">
        <w:rPr>
          <w:sz w:val="24"/>
          <w:szCs w:val="24"/>
        </w:rPr>
        <w:t>требованиям</w:t>
      </w:r>
      <w:bookmarkStart w:id="0" w:name="Поле4"/>
      <w:r w:rsidR="006222D5">
        <w:rPr>
          <w:sz w:val="24"/>
          <w:szCs w:val="24"/>
        </w:rPr>
        <w:t xml:space="preserve"> </w:t>
      </w:r>
      <w:r w:rsidR="00F85747" w:rsidRPr="00F85747">
        <w:rPr>
          <w:sz w:val="24"/>
          <w:szCs w:val="24"/>
        </w:rPr>
        <w:t>Типового п</w:t>
      </w:r>
      <w:r w:rsidR="00472A13" w:rsidRPr="00F85747">
        <w:rPr>
          <w:sz w:val="24"/>
          <w:szCs w:val="24"/>
        </w:rPr>
        <w:t>роект</w:t>
      </w:r>
      <w:r w:rsidR="00F85747" w:rsidRPr="00F85747">
        <w:rPr>
          <w:sz w:val="24"/>
          <w:szCs w:val="24"/>
        </w:rPr>
        <w:t>а</w:t>
      </w:r>
      <w:r w:rsidR="00B3606F">
        <w:rPr>
          <w:sz w:val="24"/>
          <w:szCs w:val="24"/>
        </w:rPr>
        <w:t xml:space="preserve"> </w:t>
      </w:r>
      <w:r w:rsidR="00674B4A">
        <w:rPr>
          <w:sz w:val="24"/>
          <w:szCs w:val="24"/>
        </w:rPr>
        <w:t>3.407.1-164</w:t>
      </w:r>
      <w:r w:rsidR="006F1FD4" w:rsidRPr="006F1FD4">
        <w:rPr>
          <w:sz w:val="24"/>
          <w:szCs w:val="24"/>
        </w:rPr>
        <w:t>.</w:t>
      </w:r>
      <w:r w:rsidR="00F6194B">
        <w:rPr>
          <w:sz w:val="24"/>
          <w:szCs w:val="24"/>
        </w:rPr>
        <w:t>40.02</w:t>
      </w:r>
      <w:r w:rsidR="0073431B" w:rsidRPr="00F85747">
        <w:rPr>
          <w:sz w:val="24"/>
          <w:szCs w:val="24"/>
        </w:rPr>
        <w:t>.</w:t>
      </w:r>
      <w:bookmarkEnd w:id="0"/>
    </w:p>
    <w:p w14:paraId="6BBA11BD" w14:textId="77777777" w:rsidR="00A305DC" w:rsidRPr="00CB6078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03914209" w14:textId="77777777" w:rsidR="008A23DB" w:rsidRDefault="008A23DB" w:rsidP="00EC5D0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firstLine="79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14:paraId="769F017F" w14:textId="77777777" w:rsidR="008A23DB" w:rsidRDefault="008A23DB" w:rsidP="008A23DB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2.1. К поставке допускаются траверсы, отвечающие следующим требованиям:</w:t>
      </w:r>
    </w:p>
    <w:p w14:paraId="4D09681C" w14:textId="77777777" w:rsidR="008A23DB" w:rsidRDefault="008A23DB" w:rsidP="008A23DB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14:paraId="7CEBE77D" w14:textId="77777777" w:rsidR="008A23DB" w:rsidRDefault="008A23DB" w:rsidP="008A23DB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011CA724" w14:textId="77777777" w:rsidR="008A23DB" w:rsidRDefault="008A23DB" w:rsidP="008A23DB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4344C5F4" w14:textId="77777777" w:rsidR="008A23DB" w:rsidRDefault="008A23DB" w:rsidP="008A23DB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406AEC1F" w14:textId="77777777" w:rsidR="008A23DB" w:rsidRDefault="008A23DB" w:rsidP="008A23DB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60F13554" w14:textId="77777777" w:rsidR="008A23DB" w:rsidRDefault="008A23DB" w:rsidP="008A23DB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2097D014" w14:textId="77777777" w:rsidR="008A23DB" w:rsidRDefault="008A23DB" w:rsidP="008A23DB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14:paraId="7B164CB4" w14:textId="77777777" w:rsidR="008A23DB" w:rsidRDefault="008A23DB" w:rsidP="008A23DB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14:paraId="2189937F" w14:textId="77777777" w:rsidR="008A23DB" w:rsidRDefault="008A23DB" w:rsidP="008A23DB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траверс) деклараций (сертификатов) соответствия требованиям безопасности;</w:t>
      </w:r>
    </w:p>
    <w:p w14:paraId="35EC3D96" w14:textId="77777777" w:rsidR="008A23DB" w:rsidRDefault="008A23DB" w:rsidP="008A23DB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- 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43038426" w14:textId="77777777" w:rsidR="008A23DB" w:rsidRDefault="008A23DB" w:rsidP="008A23DB">
      <w:pPr>
        <w:tabs>
          <w:tab w:val="left" w:pos="90"/>
          <w:tab w:val="left" w:pos="993"/>
        </w:tabs>
        <w:spacing w:line="276" w:lineRule="auto"/>
        <w:ind w:firstLine="0"/>
        <w:rPr>
          <w:color w:val="FF0000"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2.2. Участник закупочных процедур на право заключения договора на поставку траверс для нужд ОАО «МРСК Центра» обязан предоставить в составе своего предложения документацию </w:t>
      </w:r>
      <w:r>
        <w:rPr>
          <w:sz w:val="24"/>
          <w:szCs w:val="24"/>
        </w:rPr>
        <w:lastRenderedPageBreak/>
        <w:t>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78F18BC7" w14:textId="77777777" w:rsidR="008A23DB" w:rsidRDefault="008A23DB" w:rsidP="008A23DB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color w:val="FF0000"/>
          <w:sz w:val="24"/>
          <w:szCs w:val="24"/>
        </w:rPr>
        <w:tab/>
      </w:r>
      <w:r>
        <w:rPr>
          <w:sz w:val="24"/>
          <w:szCs w:val="24"/>
        </w:rPr>
        <w:t xml:space="preserve">2.3. Траверсы должны соответствовать требованиям «Правил устройства электроустановок» (ПУЭ) (7-е издание) и требованиям: </w:t>
      </w:r>
    </w:p>
    <w:p w14:paraId="658C59A9" w14:textId="5FF9281E" w:rsidR="008A23DB" w:rsidRDefault="00B3606F" w:rsidP="00674B4A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hanging="644"/>
        <w:rPr>
          <w:color w:val="FF0000"/>
          <w:sz w:val="24"/>
          <w:szCs w:val="24"/>
        </w:rPr>
      </w:pPr>
      <w:r w:rsidRPr="00B3606F">
        <w:rPr>
          <w:sz w:val="24"/>
          <w:szCs w:val="24"/>
        </w:rPr>
        <w:t xml:space="preserve">Типового проекта </w:t>
      </w:r>
      <w:r w:rsidR="00674B4A" w:rsidRPr="00674B4A">
        <w:rPr>
          <w:sz w:val="24"/>
          <w:szCs w:val="24"/>
        </w:rPr>
        <w:t>3.407.1-164.40.0</w:t>
      </w:r>
      <w:r w:rsidR="00F6194B">
        <w:rPr>
          <w:sz w:val="24"/>
          <w:szCs w:val="24"/>
        </w:rPr>
        <w:t>2</w:t>
      </w:r>
      <w:r w:rsidR="008A23DB">
        <w:rPr>
          <w:sz w:val="26"/>
          <w:szCs w:val="26"/>
        </w:rPr>
        <w:t>;</w:t>
      </w:r>
    </w:p>
    <w:p w14:paraId="545898B6" w14:textId="77777777" w:rsidR="008A23DB" w:rsidRDefault="008A23DB" w:rsidP="0059032A">
      <w:pPr>
        <w:numPr>
          <w:ilvl w:val="0"/>
          <w:numId w:val="15"/>
        </w:numPr>
        <w:tabs>
          <w:tab w:val="left" w:pos="0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7798-70 «Болты с шестигранной головкой класса точности B. Конструкция и размеры»;</w:t>
      </w:r>
    </w:p>
    <w:p w14:paraId="65E762AB" w14:textId="77777777" w:rsidR="008A23DB" w:rsidRDefault="008A23DB" w:rsidP="008A23DB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14:paraId="78C1312E" w14:textId="77777777" w:rsidR="008A23DB" w:rsidRDefault="008A23DB" w:rsidP="008A23DB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2.4. Упаковка, транспортирование, условия и сроки хранения.</w:t>
      </w:r>
    </w:p>
    <w:p w14:paraId="2688A39B" w14:textId="77777777" w:rsidR="008A23DB" w:rsidRDefault="008A23DB" w:rsidP="008A23DB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Упаковка, маркировка, транспортирование, условия и сроки хранения траверс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62F92861" w14:textId="77777777" w:rsidR="008A23DB" w:rsidRDefault="008A23DB" w:rsidP="008A23DB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Правила приемки траверс должны соответствовать требованиям ГОСТ 23216-78. </w:t>
      </w:r>
    </w:p>
    <w:p w14:paraId="0B8EFE7D" w14:textId="77777777" w:rsidR="008A23DB" w:rsidRDefault="008A23DB" w:rsidP="008A23D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Способ укладки и транспортировки траверс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07C5AE72" w14:textId="77777777" w:rsidR="008A23DB" w:rsidRDefault="008A23DB" w:rsidP="008A23DB">
      <w:pPr>
        <w:pStyle w:val="BodyText21"/>
        <w:tabs>
          <w:tab w:val="left" w:pos="0"/>
          <w:tab w:val="left" w:pos="1134"/>
        </w:tabs>
        <w:spacing w:line="276" w:lineRule="auto"/>
        <w:rPr>
          <w:color w:val="FF0000"/>
          <w:szCs w:val="24"/>
        </w:rPr>
      </w:pPr>
      <w:r>
        <w:rPr>
          <w:szCs w:val="24"/>
        </w:rPr>
        <w:t>Упаковка траверс должна производиться в соответствии с требованиями нормативно-технической документации на конкретные типы изделия.</w:t>
      </w:r>
    </w:p>
    <w:p w14:paraId="45C20542" w14:textId="77777777" w:rsidR="008A23DB" w:rsidRDefault="008A23DB" w:rsidP="008A23D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 Каждая партия траверс должна подвергаться приемо-сдаточным испытаниям в соответствие с ГОСТ 23216-78.</w:t>
      </w:r>
    </w:p>
    <w:p w14:paraId="3F509782" w14:textId="77777777" w:rsidR="008A23DB" w:rsidRDefault="008A23DB" w:rsidP="008A23D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 Срок изготовления траверс должен быть не более полугода от момента поставки.</w:t>
      </w:r>
    </w:p>
    <w:p w14:paraId="11D12A99" w14:textId="77777777" w:rsidR="008A23DB" w:rsidRDefault="008A23DB" w:rsidP="008A23D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205BF74A" w14:textId="77777777" w:rsidR="008A23DB" w:rsidRDefault="008A23DB" w:rsidP="00EC5D0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14:paraId="032AA535" w14:textId="77777777" w:rsidR="008A23DB" w:rsidRDefault="008A23DB" w:rsidP="008A23D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траверс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16109522" w14:textId="77777777" w:rsidR="008A23DB" w:rsidRDefault="008A23DB" w:rsidP="008A23D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535F9A5" w14:textId="77777777" w:rsidR="008A23DB" w:rsidRDefault="008A23DB" w:rsidP="00EC5D0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52B6F393" w14:textId="77777777" w:rsidR="008A23DB" w:rsidRDefault="008A23DB" w:rsidP="008A23D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4FAB36ED" w14:textId="77777777" w:rsidR="008A23DB" w:rsidRDefault="008A23DB" w:rsidP="008A23D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6670AD8" w14:textId="77777777" w:rsidR="008A23DB" w:rsidRDefault="008A23DB" w:rsidP="00EC5D0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6A17FE1F" w14:textId="77777777" w:rsidR="008A23DB" w:rsidRDefault="008A23DB" w:rsidP="008A23D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 xml:space="preserve">В комплект поставки траверс должны входить документы: </w:t>
      </w:r>
    </w:p>
    <w:p w14:paraId="357CDCA1" w14:textId="77777777" w:rsidR="008A23DB" w:rsidRDefault="008A23DB" w:rsidP="008A23D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паспорт по нормативной документации, утвержденной в установленном порядке;</w:t>
      </w:r>
    </w:p>
    <w:p w14:paraId="1228DF83" w14:textId="77777777" w:rsidR="008A23DB" w:rsidRDefault="008A23DB" w:rsidP="008A23D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451361F5" w14:textId="77777777" w:rsidR="008A23DB" w:rsidRDefault="008A23DB" w:rsidP="008A23D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13A1C4C8" w14:textId="77777777" w:rsidR="008A23DB" w:rsidRDefault="008A23DB" w:rsidP="008A23D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траверс должна соответствовать требованиям ГОСТ, перечисленных в п.2.3 данного ТЗ (для конкретного типа номенклатуры). Маркировка траверс, содержание и способ нанесения ее указывается в стандартах или технических условиях.</w:t>
      </w:r>
    </w:p>
    <w:p w14:paraId="4006D8CA" w14:textId="77777777" w:rsidR="008A23DB" w:rsidRDefault="008A23DB" w:rsidP="008A23D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траверс производится непосредственно на изделии или ярлыке.</w:t>
      </w:r>
    </w:p>
    <w:p w14:paraId="61B796B2" w14:textId="77777777" w:rsidR="008A23DB" w:rsidRDefault="008A23DB" w:rsidP="008A23DB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По всем видам траверс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14:paraId="5B1D1848" w14:textId="77777777" w:rsidR="008A23DB" w:rsidRDefault="008A23DB" w:rsidP="008A23DB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06397866" w14:textId="77777777" w:rsidR="008A23DB" w:rsidRDefault="008A23DB" w:rsidP="00EC5D0A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14:paraId="65CC864B" w14:textId="77777777" w:rsidR="008A23DB" w:rsidRDefault="008A23DB" w:rsidP="008A23D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траверс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14:paraId="7248CFA6" w14:textId="77777777" w:rsidR="008A23DB" w:rsidRDefault="008A23DB" w:rsidP="008A23D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6BBA11F0" w14:textId="77777777" w:rsidR="006D1941" w:rsidRPr="00CB6078" w:rsidRDefault="006D1941" w:rsidP="00451C4D">
      <w:pPr>
        <w:rPr>
          <w:sz w:val="26"/>
          <w:szCs w:val="26"/>
        </w:rPr>
      </w:pPr>
      <w:bookmarkStart w:id="1" w:name="_GoBack"/>
      <w:bookmarkEnd w:id="1"/>
    </w:p>
    <w:p w14:paraId="6BBA11F1" w14:textId="77777777" w:rsidR="001D6900" w:rsidRPr="00CB6078" w:rsidRDefault="001D6900" w:rsidP="00451C4D">
      <w:pPr>
        <w:rPr>
          <w:sz w:val="26"/>
          <w:szCs w:val="26"/>
        </w:rPr>
      </w:pPr>
    </w:p>
    <w:p w14:paraId="6BBA11F2" w14:textId="77777777" w:rsidR="004A2665" w:rsidRPr="00CB6078" w:rsidRDefault="004A2665" w:rsidP="00451C4D">
      <w:pPr>
        <w:rPr>
          <w:sz w:val="26"/>
          <w:szCs w:val="26"/>
        </w:rPr>
      </w:pPr>
    </w:p>
    <w:p w14:paraId="6BBA11F3" w14:textId="77777777" w:rsidR="008F73A3" w:rsidRPr="00CB6078" w:rsidRDefault="008F73A3" w:rsidP="008F73A3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6BBA11F4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CB6078">
        <w:rPr>
          <w:sz w:val="22"/>
          <w:szCs w:val="22"/>
        </w:rPr>
        <w:t xml:space="preserve">       </w:t>
      </w:r>
      <w:r w:rsidRPr="00CB6078">
        <w:rPr>
          <w:sz w:val="22"/>
          <w:szCs w:val="22"/>
        </w:rPr>
        <w:t xml:space="preserve">     подпись                </w:t>
      </w:r>
      <w:r w:rsidR="001D6900" w:rsidRPr="00CB6078">
        <w:rPr>
          <w:sz w:val="22"/>
          <w:szCs w:val="22"/>
        </w:rPr>
        <w:t xml:space="preserve">   </w:t>
      </w:r>
      <w:r w:rsidR="00515EFF" w:rsidRPr="00CB6078">
        <w:rPr>
          <w:sz w:val="22"/>
          <w:szCs w:val="22"/>
        </w:rPr>
        <w:t xml:space="preserve">     </w:t>
      </w:r>
      <w:r w:rsidR="001D6900" w:rsidRPr="00CB6078">
        <w:rPr>
          <w:sz w:val="22"/>
          <w:szCs w:val="22"/>
        </w:rPr>
        <w:t xml:space="preserve">  </w:t>
      </w:r>
      <w:r w:rsidRPr="00CB6078">
        <w:rPr>
          <w:sz w:val="22"/>
          <w:szCs w:val="22"/>
        </w:rPr>
        <w:t xml:space="preserve">Фамилия И.О.         </w:t>
      </w:r>
    </w:p>
    <w:p w14:paraId="6BBA11F5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1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54FEB5" w14:textId="77777777" w:rsidR="00526E6A" w:rsidRDefault="00526E6A">
      <w:r>
        <w:separator/>
      </w:r>
    </w:p>
  </w:endnote>
  <w:endnote w:type="continuationSeparator" w:id="0">
    <w:p w14:paraId="3DA9B2D7" w14:textId="77777777" w:rsidR="00526E6A" w:rsidRDefault="00526E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6D97952" w14:textId="77777777" w:rsidR="00526E6A" w:rsidRDefault="00526E6A">
      <w:r>
        <w:separator/>
      </w:r>
    </w:p>
  </w:footnote>
  <w:footnote w:type="continuationSeparator" w:id="0">
    <w:p w14:paraId="12C77E99" w14:textId="77777777" w:rsidR="00526E6A" w:rsidRDefault="00526E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BA11FA" w14:textId="77777777" w:rsidR="00AD7048" w:rsidRDefault="0022333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6BBA11FB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2F74BD74"/>
    <w:lvl w:ilvl="0">
      <w:start w:val="1"/>
      <w:numFmt w:val="decimal"/>
      <w:lvlText w:val="%1."/>
      <w:lvlJc w:val="left"/>
      <w:pPr>
        <w:ind w:left="630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B27624F"/>
    <w:multiLevelType w:val="multilevel"/>
    <w:tmpl w:val="6A163FA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9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0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2A13"/>
    <w:rsid w:val="000000C1"/>
    <w:rsid w:val="0000261E"/>
    <w:rsid w:val="00002E9F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5EB7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01F1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1502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4F4C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9FB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1989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334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3770D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5CD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5CC2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55C9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462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5425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494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49E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2A13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0F49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24C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76A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E6A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739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2A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424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361A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0D2E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2D5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B22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529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4B4A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112B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1FD4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18A9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42ED"/>
    <w:rsid w:val="00726353"/>
    <w:rsid w:val="0073178E"/>
    <w:rsid w:val="007326A6"/>
    <w:rsid w:val="007326BC"/>
    <w:rsid w:val="00732BFD"/>
    <w:rsid w:val="00732C5D"/>
    <w:rsid w:val="00733D68"/>
    <w:rsid w:val="0073431B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3B6E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77EA6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4393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3DB"/>
    <w:rsid w:val="008A2574"/>
    <w:rsid w:val="008A2EAB"/>
    <w:rsid w:val="008A4E3A"/>
    <w:rsid w:val="008A5CA5"/>
    <w:rsid w:val="008A6687"/>
    <w:rsid w:val="008A7A2B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374"/>
    <w:rsid w:val="008D35FD"/>
    <w:rsid w:val="008D3ED5"/>
    <w:rsid w:val="008D5E63"/>
    <w:rsid w:val="008E032F"/>
    <w:rsid w:val="008E18F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3EC"/>
    <w:rsid w:val="009039EB"/>
    <w:rsid w:val="00904950"/>
    <w:rsid w:val="00905644"/>
    <w:rsid w:val="00905DC5"/>
    <w:rsid w:val="00905E1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1971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53D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1EF6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212"/>
    <w:rsid w:val="00A937CA"/>
    <w:rsid w:val="00A97E27"/>
    <w:rsid w:val="00AA0527"/>
    <w:rsid w:val="00AA196E"/>
    <w:rsid w:val="00AA1FFE"/>
    <w:rsid w:val="00AA23BD"/>
    <w:rsid w:val="00AA2CDA"/>
    <w:rsid w:val="00AA2E90"/>
    <w:rsid w:val="00AA51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B72BA"/>
    <w:rsid w:val="00AC0676"/>
    <w:rsid w:val="00AC10DB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047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B05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606F"/>
    <w:rsid w:val="00B37632"/>
    <w:rsid w:val="00B4184D"/>
    <w:rsid w:val="00B42BD5"/>
    <w:rsid w:val="00B43052"/>
    <w:rsid w:val="00B4318F"/>
    <w:rsid w:val="00B45886"/>
    <w:rsid w:val="00B45EAF"/>
    <w:rsid w:val="00B46AE8"/>
    <w:rsid w:val="00B47A2C"/>
    <w:rsid w:val="00B51EB6"/>
    <w:rsid w:val="00B54E2D"/>
    <w:rsid w:val="00B55493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3F89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16CD"/>
    <w:rsid w:val="00C4476E"/>
    <w:rsid w:val="00C44B8B"/>
    <w:rsid w:val="00C44D5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742"/>
    <w:rsid w:val="00CC4C73"/>
    <w:rsid w:val="00CC5635"/>
    <w:rsid w:val="00CD3354"/>
    <w:rsid w:val="00CD3EE9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3E9A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01A5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19B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0A"/>
    <w:rsid w:val="00EC5D3B"/>
    <w:rsid w:val="00EC6862"/>
    <w:rsid w:val="00EC6A0D"/>
    <w:rsid w:val="00EC7E5F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15B9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04E5"/>
    <w:rsid w:val="00F612AC"/>
    <w:rsid w:val="00F6194B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6FA1"/>
    <w:rsid w:val="00F7710B"/>
    <w:rsid w:val="00F7773E"/>
    <w:rsid w:val="00F80413"/>
    <w:rsid w:val="00F84073"/>
    <w:rsid w:val="00F84141"/>
    <w:rsid w:val="00F844B6"/>
    <w:rsid w:val="00F85747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333B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E619C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BBA11A9"/>
  <w15:docId w15:val="{205973C8-809D-44D8-A2AB-E757D7F620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ELibraryCPU xmlns="http://schemas.microsoft.com/sharepoint/v3" xsi:nil="true"/>
    <TaxCatchAll xmlns="aeb3e8e0-784a-4348-b8a9-74d788c4fa59"/>
    <ELibraryBalanceEntity xmlns="http://schemas.microsoft.com/sharepoint/v3" xsi:nil="true"/>
    <ELibraryBusiness xmlns="http://schemas.microsoft.com/sharepoint/v3" xsi:nil="true"/>
    <TaxKeywordTaxHTField xmlns="aeb3e8e0-784a-4348-b8a9-74d788c4fa59">
      <Terms xmlns="http://schemas.microsoft.com/office/infopath/2007/PartnerControls"/>
    </TaxKeywordTaxHTField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468BB6B-5EEA-47D4-B655-7D57751D5833}"/>
</file>

<file path=customXml/itemProps2.xml><?xml version="1.0" encoding="utf-8"?>
<ds:datastoreItem xmlns:ds="http://schemas.openxmlformats.org/officeDocument/2006/customXml" ds:itemID="{5288503C-4E0B-430F-9912-DCC02F4E0E19}"/>
</file>

<file path=customXml/itemProps3.xml><?xml version="1.0" encoding="utf-8"?>
<ds:datastoreItem xmlns:ds="http://schemas.openxmlformats.org/officeDocument/2006/customXml" ds:itemID="{313A8DDC-0823-45E1-BD52-D4E86C0DA808}"/>
</file>

<file path=customXml/itemProps4.xml><?xml version="1.0" encoding="utf-8"?>
<ds:datastoreItem xmlns:ds="http://schemas.openxmlformats.org/officeDocument/2006/customXml" ds:itemID="{A3528A63-0C7D-40B2-BF1C-70314E376FB6}"/>
</file>

<file path=docProps/app.xml><?xml version="1.0" encoding="utf-8"?>
<Properties xmlns="http://schemas.openxmlformats.org/officeDocument/2006/extended-properties" xmlns:vt="http://schemas.openxmlformats.org/officeDocument/2006/docPropsVTypes">
  <Template>new11</Template>
  <TotalTime>0</TotalTime>
  <Pages>3</Pages>
  <Words>1035</Words>
  <Characters>5904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6926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Карасюк Альберт Альбертович</cp:lastModifiedBy>
  <cp:revision>3</cp:revision>
  <cp:lastPrinted>2010-09-30T14:29:00Z</cp:lastPrinted>
  <dcterms:created xsi:type="dcterms:W3CDTF">2015-10-15T13:50:00Z</dcterms:created>
  <dcterms:modified xsi:type="dcterms:W3CDTF">2015-10-19T12:14:00Z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